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19700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MOLDESTON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0F9AD031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Chesterfield, Derbyshire. Scythe smith.</w:t>
      </w:r>
    </w:p>
    <w:p w14:paraId="41319E93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D3EC7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7E15CF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Robert White(q.v.) brought a plaint of debt against him, Thomas Fox of</w:t>
      </w:r>
    </w:p>
    <w:p w14:paraId="3E1784E9" w14:textId="77777777" w:rsidR="00177DD6" w:rsidRDefault="00177DD6" w:rsidP="00177DD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Cold Aston(q.v.),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Bladesmyth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Doncaster, West Riding of Yorkshire(q.v.)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Whittington, </w:t>
      </w:r>
      <w:r>
        <w:rPr>
          <w:rFonts w:ascii="Times New Roman" w:hAnsi="Times New Roman" w:cs="Times New Roman"/>
          <w:sz w:val="24"/>
          <w:szCs w:val="24"/>
        </w:rPr>
        <w:tab/>
        <w:t>Derbyshire(q.v.).</w:t>
      </w:r>
    </w:p>
    <w:p w14:paraId="2752A8E6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926599F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48E8FA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E8BD8" w14:textId="77777777" w:rsidR="00177DD6" w:rsidRDefault="00177DD6" w:rsidP="00177D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2022</w:t>
      </w:r>
    </w:p>
    <w:p w14:paraId="05AC62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69583" w14:textId="77777777" w:rsidR="00177DD6" w:rsidRDefault="00177DD6" w:rsidP="009139A6">
      <w:r>
        <w:separator/>
      </w:r>
    </w:p>
  </w:endnote>
  <w:endnote w:type="continuationSeparator" w:id="0">
    <w:p w14:paraId="5A9C082C" w14:textId="77777777" w:rsidR="00177DD6" w:rsidRDefault="00177D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25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DA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9F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9708E" w14:textId="77777777" w:rsidR="00177DD6" w:rsidRDefault="00177DD6" w:rsidP="009139A6">
      <w:r>
        <w:separator/>
      </w:r>
    </w:p>
  </w:footnote>
  <w:footnote w:type="continuationSeparator" w:id="0">
    <w:p w14:paraId="70B098FB" w14:textId="77777777" w:rsidR="00177DD6" w:rsidRDefault="00177D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885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D7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45B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D6"/>
    <w:rsid w:val="000666E0"/>
    <w:rsid w:val="00177DD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251BE"/>
  <w15:chartTrackingRefBased/>
  <w15:docId w15:val="{C81AA62B-A497-4B36-9503-FA5194C0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7D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2022-10-18T16:34:00Z</dcterms:created>
  <dcterms:modified xsi:type="dcterms:W3CDTF">2022-10-18T16:35:00Z</dcterms:modified>
</cp:coreProperties>
</file>